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93" w:rsidRDefault="00081C99" w:rsidP="00002B96">
      <w:pPr>
        <w:pStyle w:val="Title"/>
        <w:pBdr>
          <w:left w:val="none" w:sz="0" w:space="0" w:color="auto"/>
        </w:pBdr>
      </w:pPr>
      <w:bookmarkStart w:id="0" w:name="_GoBack"/>
      <w:bookmarkEnd w:id="0"/>
      <w:r>
        <w:t>Drag and Drop</w:t>
      </w:r>
    </w:p>
    <w:p w:rsidR="00C61A82" w:rsidRPr="00275296" w:rsidRDefault="00C61A82" w:rsidP="00C61A82">
      <w:pPr>
        <w:pStyle w:val="Heading2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Course:</w:t>
      </w:r>
      <w:r w:rsidR="00E11CD1" w:rsidRPr="00657A40">
        <w:rPr>
          <w:sz w:val="24"/>
          <w:szCs w:val="24"/>
        </w:rPr>
        <w:t xml:space="preserve"> </w:t>
      </w:r>
      <w:r w:rsidR="00275296" w:rsidRPr="00275296">
        <w:rPr>
          <w:b w:val="0"/>
          <w:color w:val="000000"/>
          <w:sz w:val="24"/>
          <w:szCs w:val="24"/>
        </w:rPr>
        <w:t>Technology Application</w:t>
      </w:r>
    </w:p>
    <w:p w:rsidR="00127591" w:rsidRPr="00275296" w:rsidRDefault="00002B96" w:rsidP="00F36D73">
      <w:pPr>
        <w:pStyle w:val="Default"/>
        <w:spacing w:before="240" w:after="60"/>
        <w:rPr>
          <w:b/>
        </w:rPr>
      </w:pPr>
      <w:r w:rsidRPr="00657A40">
        <w:rPr>
          <w:rFonts w:cs="Times New Roman"/>
          <w:b/>
          <w:color w:val="333399"/>
        </w:rPr>
        <w:t>State Standard</w:t>
      </w:r>
      <w:r w:rsidR="00B53263">
        <w:rPr>
          <w:rFonts w:cs="Times New Roman"/>
          <w:b/>
          <w:color w:val="333399"/>
        </w:rPr>
        <w:t xml:space="preserve"> 3</w:t>
      </w:r>
      <w:r w:rsidR="00127591" w:rsidRPr="00657A40">
        <w:t>:</w:t>
      </w:r>
      <w:r w:rsidR="00E11CD1" w:rsidRPr="00657A40">
        <w:t xml:space="preserve"> </w:t>
      </w:r>
      <w:r w:rsidR="00B53263" w:rsidRPr="00B53263">
        <w:t xml:space="preserve">Students will </w:t>
      </w:r>
      <w:r w:rsidR="00081C99">
        <w:t>drag and drop</w:t>
      </w:r>
      <w:r w:rsidR="00B53263" w:rsidRPr="00B53263">
        <w:t xml:space="preserve"> a variety of </w:t>
      </w:r>
      <w:r w:rsidR="00081C99">
        <w:t xml:space="preserve">items using </w:t>
      </w:r>
      <w:proofErr w:type="gramStart"/>
      <w:r w:rsidR="00081C99">
        <w:t xml:space="preserve">a  </w:t>
      </w:r>
      <w:r w:rsidR="00B53263" w:rsidRPr="00B53263">
        <w:t>word</w:t>
      </w:r>
      <w:proofErr w:type="gramEnd"/>
      <w:r w:rsidR="00B53263" w:rsidRPr="00B53263">
        <w:t xml:space="preserve"> processing software.</w:t>
      </w:r>
    </w:p>
    <w:p w:rsidR="00B53263" w:rsidRPr="00275296" w:rsidRDefault="00002B96" w:rsidP="00B53263">
      <w:pPr>
        <w:pStyle w:val="Heading2"/>
        <w:ind w:left="1440" w:hanging="1440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Objective</w:t>
      </w:r>
      <w:r w:rsidR="00B53263">
        <w:rPr>
          <w:sz w:val="24"/>
          <w:szCs w:val="24"/>
        </w:rPr>
        <w:t>1</w:t>
      </w:r>
      <w:r w:rsidR="00127591" w:rsidRPr="00657A40">
        <w:rPr>
          <w:sz w:val="24"/>
          <w:szCs w:val="24"/>
        </w:rPr>
        <w:t>:</w:t>
      </w:r>
      <w:r w:rsidR="00657A40">
        <w:rPr>
          <w:sz w:val="24"/>
          <w:szCs w:val="24"/>
        </w:rPr>
        <w:t xml:space="preserve"> </w:t>
      </w:r>
      <w:r w:rsidR="00B53263" w:rsidRPr="00275296">
        <w:rPr>
          <w:b w:val="0"/>
          <w:color w:val="000000"/>
          <w:sz w:val="24"/>
          <w:szCs w:val="24"/>
        </w:rPr>
        <w:t>Students will demonstrate basic w</w:t>
      </w:r>
      <w:r w:rsidR="00081C99">
        <w:rPr>
          <w:b w:val="0"/>
          <w:color w:val="000000"/>
          <w:sz w:val="24"/>
          <w:szCs w:val="24"/>
        </w:rPr>
        <w:t>ord processing formatting skill of drag and drop.</w:t>
      </w:r>
    </w:p>
    <w:p w:rsidR="00081C99" w:rsidRDefault="00081C99" w:rsidP="00081C99">
      <w:pPr>
        <w:pStyle w:val="Heading2"/>
        <w:numPr>
          <w:ilvl w:val="0"/>
          <w:numId w:val="16"/>
        </w:numPr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Student will choose item to be moved</w:t>
      </w:r>
    </w:p>
    <w:p w:rsidR="00081C99" w:rsidRPr="00081C99" w:rsidRDefault="00081C99" w:rsidP="00081C99">
      <w:pPr>
        <w:numPr>
          <w:ilvl w:val="0"/>
          <w:numId w:val="16"/>
        </w:numPr>
      </w:pPr>
      <w:r>
        <w:t>Student will drop item in correct location</w:t>
      </w:r>
    </w:p>
    <w:p w:rsidR="00733A51" w:rsidRPr="00275296" w:rsidRDefault="00BF2793" w:rsidP="00081C99">
      <w:pPr>
        <w:pStyle w:val="Heading2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Time Duration: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  <w:r w:rsidR="006D116B" w:rsidRPr="00275296">
        <w:rPr>
          <w:b w:val="0"/>
          <w:color w:val="000000"/>
          <w:sz w:val="24"/>
          <w:szCs w:val="24"/>
        </w:rPr>
        <w:t>1</w:t>
      </w:r>
      <w:r w:rsidR="00EB4233" w:rsidRPr="00275296">
        <w:rPr>
          <w:b w:val="0"/>
          <w:color w:val="000000"/>
          <w:sz w:val="24"/>
          <w:szCs w:val="24"/>
        </w:rPr>
        <w:t xml:space="preserve">5 minutes </w:t>
      </w:r>
      <w:r w:rsidR="00EB4233" w:rsidRPr="00275296">
        <w:rPr>
          <w:b w:val="0"/>
          <w:color w:val="000000"/>
          <w:sz w:val="24"/>
          <w:szCs w:val="24"/>
        </w:rPr>
        <w:br/>
      </w:r>
      <w:r w:rsidR="00733A51" w:rsidRPr="00275296">
        <w:rPr>
          <w:b w:val="0"/>
          <w:color w:val="000000"/>
          <w:sz w:val="24"/>
          <w:szCs w:val="24"/>
        </w:rPr>
        <w:t xml:space="preserve">(The first 10 minutes of class will be a warm up activity. Lesson will take approximately </w:t>
      </w:r>
      <w:r w:rsidR="006D116B" w:rsidRPr="00275296">
        <w:rPr>
          <w:b w:val="0"/>
          <w:color w:val="000000"/>
          <w:sz w:val="24"/>
          <w:szCs w:val="24"/>
        </w:rPr>
        <w:t>15-20</w:t>
      </w:r>
      <w:r w:rsidR="00733A51" w:rsidRPr="00275296">
        <w:rPr>
          <w:b w:val="0"/>
          <w:color w:val="000000"/>
          <w:sz w:val="24"/>
          <w:szCs w:val="24"/>
        </w:rPr>
        <w:t xml:space="preserve"> minutes and remaining class time will be used for keyboarding drill and practice.)</w:t>
      </w:r>
    </w:p>
    <w:p w:rsidR="00BF2793" w:rsidRPr="00275296" w:rsidRDefault="00BF2793" w:rsidP="00733A51">
      <w:pPr>
        <w:pStyle w:val="Heading2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Overview: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  <w:r w:rsidR="006D116B" w:rsidRPr="00275296">
        <w:rPr>
          <w:b w:val="0"/>
          <w:color w:val="000000"/>
          <w:sz w:val="24"/>
          <w:szCs w:val="24"/>
        </w:rPr>
        <w:t>This activity teaches students how to</w:t>
      </w:r>
      <w:r w:rsidR="00134F98" w:rsidRPr="00275296">
        <w:rPr>
          <w:b w:val="0"/>
          <w:color w:val="000000"/>
          <w:sz w:val="24"/>
          <w:szCs w:val="24"/>
        </w:rPr>
        <w:t xml:space="preserve"> </w:t>
      </w:r>
      <w:r w:rsidR="00081C99">
        <w:rPr>
          <w:b w:val="0"/>
          <w:color w:val="000000"/>
          <w:sz w:val="24"/>
          <w:szCs w:val="24"/>
        </w:rPr>
        <w:t>drag and drop</w:t>
      </w:r>
      <w:r w:rsidR="00134F98" w:rsidRPr="00275296">
        <w:rPr>
          <w:b w:val="0"/>
          <w:color w:val="000000"/>
          <w:sz w:val="24"/>
          <w:szCs w:val="24"/>
        </w:rPr>
        <w:t xml:space="preserve"> text within a document</w:t>
      </w:r>
      <w:r w:rsidR="00081C99">
        <w:rPr>
          <w:b w:val="0"/>
          <w:color w:val="000000"/>
          <w:sz w:val="24"/>
          <w:szCs w:val="24"/>
        </w:rPr>
        <w:t>/activity</w:t>
      </w:r>
      <w:r w:rsidR="00134F98" w:rsidRPr="00275296">
        <w:rPr>
          <w:b w:val="0"/>
          <w:color w:val="000000"/>
          <w:sz w:val="24"/>
          <w:szCs w:val="24"/>
        </w:rPr>
        <w:t xml:space="preserve">. </w:t>
      </w:r>
    </w:p>
    <w:p w:rsidR="00BF2793" w:rsidRPr="00275296" w:rsidRDefault="00BF2793" w:rsidP="00C61A82">
      <w:pPr>
        <w:pStyle w:val="Heading1"/>
        <w:spacing w:after="60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Materials: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  <w:r w:rsidR="00081C99">
        <w:rPr>
          <w:b w:val="0"/>
          <w:color w:val="000000"/>
          <w:sz w:val="24"/>
          <w:szCs w:val="24"/>
        </w:rPr>
        <w:t>Drag and Drop</w:t>
      </w:r>
      <w:r w:rsidR="00AD2297">
        <w:rPr>
          <w:b w:val="0"/>
          <w:color w:val="000000"/>
          <w:sz w:val="24"/>
          <w:szCs w:val="24"/>
        </w:rPr>
        <w:t xml:space="preserve"> lesson plans,</w:t>
      </w:r>
      <w:r w:rsidR="00134F98" w:rsidRPr="00275296">
        <w:rPr>
          <w:b w:val="0"/>
          <w:color w:val="000000"/>
          <w:sz w:val="24"/>
          <w:szCs w:val="24"/>
        </w:rPr>
        <w:t xml:space="preserve"> instructions, resource document, key. </w:t>
      </w:r>
    </w:p>
    <w:p w:rsidR="003B3ED2" w:rsidRPr="00275296" w:rsidRDefault="00BF2793" w:rsidP="00C61A82">
      <w:pPr>
        <w:pStyle w:val="Heading1"/>
        <w:spacing w:after="60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Activities and Procedures: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</w:p>
    <w:p w:rsidR="00947FA8" w:rsidRPr="006D116B" w:rsidRDefault="00947FA8" w:rsidP="006D116B">
      <w:pPr>
        <w:pStyle w:val="NoSpacing"/>
        <w:numPr>
          <w:ilvl w:val="0"/>
          <w:numId w:val="15"/>
        </w:numPr>
        <w:rPr>
          <w:sz w:val="24"/>
        </w:rPr>
      </w:pPr>
      <w:r w:rsidRPr="006D116B">
        <w:rPr>
          <w:sz w:val="24"/>
        </w:rPr>
        <w:t>Warm-up</w:t>
      </w:r>
    </w:p>
    <w:p w:rsidR="00C27DB5" w:rsidRDefault="006D116B" w:rsidP="006D116B">
      <w:pPr>
        <w:pStyle w:val="NoSpacing"/>
        <w:numPr>
          <w:ilvl w:val="0"/>
          <w:numId w:val="15"/>
        </w:numPr>
        <w:rPr>
          <w:sz w:val="24"/>
        </w:rPr>
      </w:pPr>
      <w:r>
        <w:rPr>
          <w:sz w:val="24"/>
        </w:rPr>
        <w:t>Verbally walk students through steps to access the resource files.</w:t>
      </w:r>
    </w:p>
    <w:p w:rsidR="006D116B" w:rsidRDefault="006D116B" w:rsidP="006D116B">
      <w:pPr>
        <w:pStyle w:val="NoSpacing"/>
        <w:numPr>
          <w:ilvl w:val="0"/>
          <w:numId w:val="15"/>
        </w:numPr>
        <w:rPr>
          <w:sz w:val="24"/>
        </w:rPr>
      </w:pPr>
      <w:r>
        <w:rPr>
          <w:sz w:val="24"/>
        </w:rPr>
        <w:t xml:space="preserve">Instruct them to read the </w:t>
      </w:r>
      <w:r w:rsidR="00081C99">
        <w:rPr>
          <w:sz w:val="24"/>
        </w:rPr>
        <w:t>Drag and Drop</w:t>
      </w:r>
      <w:r w:rsidR="00134F98">
        <w:rPr>
          <w:sz w:val="24"/>
        </w:rPr>
        <w:t xml:space="preserve"> document</w:t>
      </w:r>
      <w:r>
        <w:rPr>
          <w:sz w:val="24"/>
        </w:rPr>
        <w:t xml:space="preserve"> and follow all instruction. </w:t>
      </w:r>
    </w:p>
    <w:p w:rsidR="006D116B" w:rsidRPr="006D116B" w:rsidRDefault="006D116B" w:rsidP="006D116B">
      <w:pPr>
        <w:pStyle w:val="NoSpacing"/>
        <w:numPr>
          <w:ilvl w:val="0"/>
          <w:numId w:val="15"/>
        </w:numPr>
        <w:rPr>
          <w:sz w:val="24"/>
        </w:rPr>
      </w:pPr>
      <w:r>
        <w:rPr>
          <w:sz w:val="24"/>
        </w:rPr>
        <w:t xml:space="preserve">Check off completed documents on </w:t>
      </w:r>
      <w:r w:rsidR="00275296">
        <w:rPr>
          <w:sz w:val="24"/>
        </w:rPr>
        <w:t>Skill</w:t>
      </w:r>
      <w:r>
        <w:rPr>
          <w:sz w:val="24"/>
        </w:rPr>
        <w:t xml:space="preserve"> Sheet.</w:t>
      </w:r>
    </w:p>
    <w:p w:rsidR="001E76E5" w:rsidRPr="006D116B" w:rsidRDefault="001E76E5" w:rsidP="006D116B">
      <w:pPr>
        <w:pStyle w:val="NoSpacing"/>
        <w:numPr>
          <w:ilvl w:val="0"/>
          <w:numId w:val="15"/>
        </w:numPr>
        <w:rPr>
          <w:sz w:val="24"/>
        </w:rPr>
      </w:pPr>
      <w:r w:rsidRPr="006D116B">
        <w:rPr>
          <w:sz w:val="24"/>
        </w:rPr>
        <w:t>Allow the students to work on their drill and practice software for the rest of the class period.</w:t>
      </w:r>
    </w:p>
    <w:sectPr w:rsidR="001E76E5" w:rsidRPr="006D116B" w:rsidSect="00D46D3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4483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A7AD7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3C00E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4566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2729D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EDCFF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E8BE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3A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F2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8AB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12FE2"/>
    <w:multiLevelType w:val="hybridMultilevel"/>
    <w:tmpl w:val="19DEDA7E"/>
    <w:lvl w:ilvl="0" w:tplc="60D09F8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3333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47BAC"/>
    <w:multiLevelType w:val="hybridMultilevel"/>
    <w:tmpl w:val="386031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6D7E0A"/>
    <w:multiLevelType w:val="hybridMultilevel"/>
    <w:tmpl w:val="3F4E14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50DB6"/>
    <w:multiLevelType w:val="hybridMultilevel"/>
    <w:tmpl w:val="4BC65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359FD"/>
    <w:multiLevelType w:val="hybridMultilevel"/>
    <w:tmpl w:val="14E4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052A1"/>
    <w:multiLevelType w:val="hybridMultilevel"/>
    <w:tmpl w:val="7F3478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B96"/>
    <w:rsid w:val="00002B96"/>
    <w:rsid w:val="00081C99"/>
    <w:rsid w:val="00086A73"/>
    <w:rsid w:val="00127591"/>
    <w:rsid w:val="00134F98"/>
    <w:rsid w:val="00161140"/>
    <w:rsid w:val="001A47CC"/>
    <w:rsid w:val="001E67D4"/>
    <w:rsid w:val="001E76E5"/>
    <w:rsid w:val="00275296"/>
    <w:rsid w:val="003B3ED2"/>
    <w:rsid w:val="003F6CC6"/>
    <w:rsid w:val="004221B3"/>
    <w:rsid w:val="005B2299"/>
    <w:rsid w:val="005D3E4A"/>
    <w:rsid w:val="00657A40"/>
    <w:rsid w:val="006D116B"/>
    <w:rsid w:val="00733A51"/>
    <w:rsid w:val="00882C8B"/>
    <w:rsid w:val="00947FA8"/>
    <w:rsid w:val="00A2622F"/>
    <w:rsid w:val="00AD2297"/>
    <w:rsid w:val="00B53263"/>
    <w:rsid w:val="00BB4B76"/>
    <w:rsid w:val="00BD7026"/>
    <w:rsid w:val="00BF2793"/>
    <w:rsid w:val="00C27DB5"/>
    <w:rsid w:val="00C61A82"/>
    <w:rsid w:val="00D46D3A"/>
    <w:rsid w:val="00E11CD1"/>
    <w:rsid w:val="00EB4233"/>
    <w:rsid w:val="00EB5A31"/>
    <w:rsid w:val="00F3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6D3A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127591"/>
    <w:pPr>
      <w:spacing w:before="240" w:after="360"/>
      <w:outlineLvl w:val="0"/>
    </w:pPr>
    <w:rPr>
      <w:b/>
      <w:color w:val="333399"/>
      <w:sz w:val="26"/>
      <w:szCs w:val="26"/>
    </w:rPr>
  </w:style>
  <w:style w:type="paragraph" w:styleId="Heading2">
    <w:name w:val="heading 2"/>
    <w:basedOn w:val="Normal"/>
    <w:next w:val="Normal"/>
    <w:qFormat/>
    <w:rsid w:val="00127591"/>
    <w:pPr>
      <w:spacing w:before="240" w:after="60"/>
      <w:outlineLvl w:val="1"/>
    </w:pPr>
    <w:rPr>
      <w:b/>
      <w:color w:val="333399"/>
      <w:sz w:val="26"/>
      <w:szCs w:val="26"/>
    </w:rPr>
  </w:style>
  <w:style w:type="paragraph" w:styleId="Heading3">
    <w:name w:val="heading 3"/>
    <w:basedOn w:val="Normal"/>
    <w:next w:val="Normal"/>
    <w:qFormat/>
    <w:rsid w:val="00161140"/>
    <w:pPr>
      <w:keepNext/>
      <w:spacing w:before="240" w:after="60"/>
      <w:outlineLvl w:val="2"/>
    </w:pPr>
    <w:rPr>
      <w:rFonts w:cs="Arial"/>
      <w:b/>
      <w:bCs/>
      <w:color w:val="333399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2622F"/>
    <w:pPr>
      <w:pBdr>
        <w:left w:val="dashSmallGap" w:sz="12" w:space="4" w:color="333399"/>
        <w:bottom w:val="single" w:sz="36" w:space="1" w:color="333399"/>
      </w:pBdr>
    </w:pPr>
    <w:rPr>
      <w:rFonts w:ascii="Century Gothic" w:hAnsi="Century Gothic" w:cs="Arial"/>
      <w:color w:val="008000"/>
      <w:position w:val="10"/>
      <w:sz w:val="52"/>
      <w:szCs w:val="52"/>
    </w:rPr>
  </w:style>
  <w:style w:type="paragraph" w:customStyle="1" w:styleId="Default">
    <w:name w:val="Default"/>
    <w:rsid w:val="00657A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B53263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tidwell\Application%20Data\Microsoft\Templates\Lesson%20plan%20lis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 list.dot</Template>
  <TotalTime>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</dc:creator>
  <cp:lastModifiedBy>Owner</cp:lastModifiedBy>
  <cp:revision>2</cp:revision>
  <cp:lastPrinted>2003-12-05T19:19:00Z</cp:lastPrinted>
  <dcterms:created xsi:type="dcterms:W3CDTF">2014-02-17T23:45:00Z</dcterms:created>
  <dcterms:modified xsi:type="dcterms:W3CDTF">2014-02-17T23:45:00Z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TC010184011033</vt:lpwstr>
  </property>
</Properties>
</file>